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4E1E" w:rsidRDefault="00304E1E" w:rsidP="002B617F">
      <w:pPr>
        <w:spacing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Приложение </w:t>
      </w:r>
      <w:bookmarkStart w:id="0" w:name="_GoBack"/>
      <w:bookmarkEnd w:id="0"/>
      <w:r>
        <w:rPr>
          <w:rFonts w:ascii="Times New Roman" w:hAnsi="Times New Roman"/>
        </w:rPr>
        <w:t>2</w:t>
      </w:r>
    </w:p>
    <w:p w:rsidR="00304E1E" w:rsidRDefault="00304E1E" w:rsidP="002B617F">
      <w:pPr>
        <w:spacing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 приказу МБОУ «Школа № 79»№ _____от 31.08.2021  </w:t>
      </w:r>
    </w:p>
    <w:p w:rsidR="00304E1E" w:rsidRDefault="00304E1E" w:rsidP="009949AF">
      <w:pPr>
        <w:spacing w:after="0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304E1E" w:rsidRDefault="00304E1E" w:rsidP="009949AF">
      <w:pPr>
        <w:spacing w:after="0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304E1E" w:rsidRDefault="00304E1E" w:rsidP="009949AF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9949AF">
        <w:rPr>
          <w:rFonts w:ascii="Times New Roman" w:hAnsi="Times New Roman"/>
          <w:b/>
          <w:sz w:val="28"/>
          <w:szCs w:val="28"/>
        </w:rPr>
        <w:t>Инструкция</w:t>
      </w:r>
    </w:p>
    <w:p w:rsidR="00304E1E" w:rsidRPr="009949AF" w:rsidRDefault="00304E1E" w:rsidP="009949AF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9949AF">
        <w:rPr>
          <w:rFonts w:ascii="Times New Roman" w:hAnsi="Times New Roman"/>
          <w:b/>
          <w:sz w:val="28"/>
          <w:szCs w:val="28"/>
        </w:rPr>
        <w:t>для сотрудников МБОУ «Школа №79» о порядке действий</w:t>
      </w:r>
    </w:p>
    <w:p w:rsidR="00304E1E" w:rsidRPr="009949AF" w:rsidRDefault="00304E1E" w:rsidP="009949AF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9949AF">
        <w:rPr>
          <w:rFonts w:ascii="Times New Roman" w:hAnsi="Times New Roman"/>
          <w:b/>
          <w:sz w:val="28"/>
          <w:szCs w:val="28"/>
        </w:rPr>
        <w:t>при осуществлении контроля использования обучающимися сети Интернет</w:t>
      </w:r>
    </w:p>
    <w:p w:rsidR="00304E1E" w:rsidRPr="009949AF" w:rsidRDefault="00304E1E" w:rsidP="009949AF">
      <w:pPr>
        <w:spacing w:after="0"/>
        <w:rPr>
          <w:rFonts w:ascii="Times New Roman" w:hAnsi="Times New Roman"/>
          <w:sz w:val="24"/>
          <w:szCs w:val="24"/>
        </w:rPr>
      </w:pPr>
    </w:p>
    <w:p w:rsidR="00304E1E" w:rsidRPr="009949AF" w:rsidRDefault="00304E1E" w:rsidP="009949AF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Pr="009949AF">
        <w:rPr>
          <w:rFonts w:ascii="Times New Roman" w:hAnsi="Times New Roman"/>
          <w:sz w:val="24"/>
          <w:szCs w:val="24"/>
        </w:rPr>
        <w:t xml:space="preserve">Настоящая инструкция устанавливает порядок действий сотрудников образовательных </w:t>
      </w:r>
    </w:p>
    <w:p w:rsidR="00304E1E" w:rsidRPr="009949AF" w:rsidRDefault="00304E1E" w:rsidP="009949AF">
      <w:pPr>
        <w:spacing w:after="0"/>
        <w:rPr>
          <w:rFonts w:ascii="Times New Roman" w:hAnsi="Times New Roman"/>
          <w:sz w:val="24"/>
          <w:szCs w:val="24"/>
        </w:rPr>
      </w:pPr>
      <w:r w:rsidRPr="009949AF">
        <w:rPr>
          <w:rFonts w:ascii="Times New Roman" w:hAnsi="Times New Roman"/>
          <w:sz w:val="24"/>
          <w:szCs w:val="24"/>
        </w:rPr>
        <w:t xml:space="preserve">учреждений при обнаружении: </w:t>
      </w:r>
    </w:p>
    <w:p w:rsidR="00304E1E" w:rsidRPr="009949AF" w:rsidRDefault="00304E1E" w:rsidP="009949AF">
      <w:pPr>
        <w:spacing w:after="0"/>
        <w:rPr>
          <w:rFonts w:ascii="Times New Roman" w:hAnsi="Times New Roman"/>
          <w:sz w:val="24"/>
          <w:szCs w:val="24"/>
        </w:rPr>
      </w:pPr>
      <w:r w:rsidRPr="009949AF">
        <w:rPr>
          <w:rFonts w:ascii="Times New Roman" w:hAnsi="Times New Roman"/>
          <w:sz w:val="24"/>
          <w:szCs w:val="24"/>
        </w:rPr>
        <w:t xml:space="preserve">1) обращения обучающихся к контенту, не имеющему отношения к образовательному </w:t>
      </w:r>
    </w:p>
    <w:p w:rsidR="00304E1E" w:rsidRPr="009949AF" w:rsidRDefault="00304E1E" w:rsidP="009949AF">
      <w:pPr>
        <w:spacing w:after="0"/>
        <w:rPr>
          <w:rFonts w:ascii="Times New Roman" w:hAnsi="Times New Roman"/>
          <w:sz w:val="24"/>
          <w:szCs w:val="24"/>
        </w:rPr>
      </w:pPr>
      <w:r w:rsidRPr="009949AF">
        <w:rPr>
          <w:rFonts w:ascii="Times New Roman" w:hAnsi="Times New Roman"/>
          <w:sz w:val="24"/>
          <w:szCs w:val="24"/>
        </w:rPr>
        <w:t xml:space="preserve">процессу; </w:t>
      </w:r>
    </w:p>
    <w:p w:rsidR="00304E1E" w:rsidRPr="009949AF" w:rsidRDefault="00304E1E" w:rsidP="009949AF">
      <w:pPr>
        <w:spacing w:after="0"/>
        <w:rPr>
          <w:rFonts w:ascii="Times New Roman" w:hAnsi="Times New Roman"/>
          <w:sz w:val="24"/>
          <w:szCs w:val="24"/>
        </w:rPr>
      </w:pPr>
      <w:r w:rsidRPr="009949AF">
        <w:rPr>
          <w:rFonts w:ascii="Times New Roman" w:hAnsi="Times New Roman"/>
          <w:sz w:val="24"/>
          <w:szCs w:val="24"/>
        </w:rPr>
        <w:t xml:space="preserve">2) отказа при обращении к контенту, имеющему отношение к образовательному </w:t>
      </w:r>
    </w:p>
    <w:p w:rsidR="00304E1E" w:rsidRPr="009949AF" w:rsidRDefault="00304E1E" w:rsidP="009949AF">
      <w:pPr>
        <w:spacing w:after="0"/>
        <w:rPr>
          <w:rFonts w:ascii="Times New Roman" w:hAnsi="Times New Roman"/>
          <w:sz w:val="24"/>
          <w:szCs w:val="24"/>
        </w:rPr>
      </w:pPr>
      <w:r w:rsidRPr="009949AF">
        <w:rPr>
          <w:rFonts w:ascii="Times New Roman" w:hAnsi="Times New Roman"/>
          <w:sz w:val="24"/>
          <w:szCs w:val="24"/>
        </w:rPr>
        <w:t xml:space="preserve">процессу вызванного техническими причинами. </w:t>
      </w:r>
    </w:p>
    <w:p w:rsidR="00304E1E" w:rsidRPr="009949AF" w:rsidRDefault="00304E1E" w:rsidP="009949AF">
      <w:pPr>
        <w:spacing w:after="0"/>
        <w:rPr>
          <w:rFonts w:ascii="Times New Roman" w:hAnsi="Times New Roman"/>
          <w:sz w:val="24"/>
          <w:szCs w:val="24"/>
        </w:rPr>
      </w:pPr>
    </w:p>
    <w:p w:rsidR="00304E1E" w:rsidRPr="009949AF" w:rsidRDefault="00304E1E" w:rsidP="009949AF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r w:rsidRPr="009949AF">
        <w:rPr>
          <w:rFonts w:ascii="Times New Roman" w:hAnsi="Times New Roman"/>
          <w:sz w:val="24"/>
          <w:szCs w:val="24"/>
        </w:rPr>
        <w:t xml:space="preserve">Контроль использования обучающимися сети Интернет осуществляют: </w:t>
      </w:r>
    </w:p>
    <w:p w:rsidR="00304E1E" w:rsidRPr="009949AF" w:rsidRDefault="00304E1E" w:rsidP="009949AF">
      <w:pPr>
        <w:spacing w:after="0"/>
        <w:rPr>
          <w:rFonts w:ascii="Times New Roman" w:hAnsi="Times New Roman"/>
          <w:sz w:val="24"/>
          <w:szCs w:val="24"/>
        </w:rPr>
      </w:pPr>
      <w:r w:rsidRPr="009949AF">
        <w:rPr>
          <w:rFonts w:ascii="Times New Roman" w:hAnsi="Times New Roman"/>
          <w:sz w:val="24"/>
          <w:szCs w:val="24"/>
        </w:rPr>
        <w:t xml:space="preserve">1) во время занятия — проводящий его преподаватель и (или) работник ОУ, специально </w:t>
      </w:r>
    </w:p>
    <w:p w:rsidR="00304E1E" w:rsidRPr="009949AF" w:rsidRDefault="00304E1E" w:rsidP="009949AF">
      <w:pPr>
        <w:spacing w:after="0"/>
        <w:rPr>
          <w:rFonts w:ascii="Times New Roman" w:hAnsi="Times New Roman"/>
          <w:sz w:val="24"/>
          <w:szCs w:val="24"/>
        </w:rPr>
      </w:pPr>
      <w:r w:rsidRPr="009949AF">
        <w:rPr>
          <w:rFonts w:ascii="Times New Roman" w:hAnsi="Times New Roman"/>
          <w:sz w:val="24"/>
          <w:szCs w:val="24"/>
        </w:rPr>
        <w:t xml:space="preserve">выделенный для помощи в проведении занятий; </w:t>
      </w:r>
    </w:p>
    <w:p w:rsidR="00304E1E" w:rsidRPr="009949AF" w:rsidRDefault="00304E1E" w:rsidP="009949AF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2) </w:t>
      </w:r>
      <w:r w:rsidRPr="009949AF">
        <w:rPr>
          <w:rFonts w:ascii="Times New Roman" w:hAnsi="Times New Roman"/>
          <w:sz w:val="24"/>
          <w:szCs w:val="24"/>
        </w:rPr>
        <w:t xml:space="preserve">во время использования сети Интернет для свободной работы обучающихся — </w:t>
      </w:r>
    </w:p>
    <w:p w:rsidR="00304E1E" w:rsidRPr="009949AF" w:rsidRDefault="00304E1E" w:rsidP="009949AF">
      <w:pPr>
        <w:spacing w:after="0"/>
        <w:rPr>
          <w:rFonts w:ascii="Times New Roman" w:hAnsi="Times New Roman"/>
          <w:sz w:val="24"/>
          <w:szCs w:val="24"/>
        </w:rPr>
      </w:pPr>
      <w:r w:rsidRPr="009949AF">
        <w:rPr>
          <w:rFonts w:ascii="Times New Roman" w:hAnsi="Times New Roman"/>
          <w:sz w:val="24"/>
          <w:szCs w:val="24"/>
        </w:rPr>
        <w:t xml:space="preserve">сотрудник ОУ, назначенный руководителем ОУ в установленном порядке. </w:t>
      </w:r>
    </w:p>
    <w:p w:rsidR="00304E1E" w:rsidRPr="009949AF" w:rsidRDefault="00304E1E" w:rsidP="009949AF">
      <w:pPr>
        <w:spacing w:after="0"/>
        <w:rPr>
          <w:rFonts w:ascii="Times New Roman" w:hAnsi="Times New Roman"/>
          <w:sz w:val="24"/>
          <w:szCs w:val="24"/>
        </w:rPr>
      </w:pPr>
    </w:p>
    <w:p w:rsidR="00304E1E" w:rsidRPr="009949AF" w:rsidRDefault="00304E1E" w:rsidP="009949AF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</w:t>
      </w:r>
      <w:r w:rsidRPr="009949AF">
        <w:rPr>
          <w:rFonts w:ascii="Times New Roman" w:hAnsi="Times New Roman"/>
          <w:sz w:val="24"/>
          <w:szCs w:val="24"/>
        </w:rPr>
        <w:t xml:space="preserve">Преподаватель: </w:t>
      </w:r>
    </w:p>
    <w:p w:rsidR="00304E1E" w:rsidRPr="009949AF" w:rsidRDefault="00304E1E" w:rsidP="009949AF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9949AF">
        <w:rPr>
          <w:rFonts w:ascii="Times New Roman" w:hAnsi="Times New Roman"/>
          <w:sz w:val="24"/>
          <w:szCs w:val="24"/>
        </w:rPr>
        <w:t xml:space="preserve">определяет время и место работы обучающихся в сети Интернет с учетом </w:t>
      </w:r>
    </w:p>
    <w:p w:rsidR="00304E1E" w:rsidRPr="009949AF" w:rsidRDefault="00304E1E" w:rsidP="009949AF">
      <w:pPr>
        <w:spacing w:after="0"/>
        <w:rPr>
          <w:rFonts w:ascii="Times New Roman" w:hAnsi="Times New Roman"/>
          <w:sz w:val="24"/>
          <w:szCs w:val="24"/>
        </w:rPr>
      </w:pPr>
      <w:r w:rsidRPr="009949AF">
        <w:rPr>
          <w:rFonts w:ascii="Times New Roman" w:hAnsi="Times New Roman"/>
          <w:sz w:val="24"/>
          <w:szCs w:val="24"/>
        </w:rPr>
        <w:t xml:space="preserve">использования в образовательном процессе соответствующих технических </w:t>
      </w:r>
    </w:p>
    <w:p w:rsidR="00304E1E" w:rsidRPr="009949AF" w:rsidRDefault="00304E1E" w:rsidP="009949AF">
      <w:pPr>
        <w:spacing w:after="0"/>
        <w:rPr>
          <w:rFonts w:ascii="Times New Roman" w:hAnsi="Times New Roman"/>
          <w:sz w:val="24"/>
          <w:szCs w:val="24"/>
        </w:rPr>
      </w:pPr>
      <w:r w:rsidRPr="009949AF">
        <w:rPr>
          <w:rFonts w:ascii="Times New Roman" w:hAnsi="Times New Roman"/>
          <w:sz w:val="24"/>
          <w:szCs w:val="24"/>
        </w:rPr>
        <w:t xml:space="preserve">возможностей, а также длительность сеанса работы одного обучающегося; </w:t>
      </w:r>
    </w:p>
    <w:p w:rsidR="00304E1E" w:rsidRPr="009949AF" w:rsidRDefault="00304E1E" w:rsidP="009949AF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9949AF">
        <w:rPr>
          <w:rFonts w:ascii="Times New Roman" w:hAnsi="Times New Roman"/>
          <w:sz w:val="24"/>
          <w:szCs w:val="24"/>
        </w:rPr>
        <w:t xml:space="preserve">наблюдает за использованием обучающимися компьютеров и сети Интернет; </w:t>
      </w:r>
    </w:p>
    <w:p w:rsidR="00304E1E" w:rsidRPr="009949AF" w:rsidRDefault="00304E1E" w:rsidP="009949AF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9949AF">
        <w:rPr>
          <w:rFonts w:ascii="Times New Roman" w:hAnsi="Times New Roman"/>
          <w:sz w:val="24"/>
          <w:szCs w:val="24"/>
        </w:rPr>
        <w:t xml:space="preserve">способствует осуществлению контроля объемов трафика ОУ в сети Интернет; </w:t>
      </w:r>
    </w:p>
    <w:p w:rsidR="00304E1E" w:rsidRPr="009949AF" w:rsidRDefault="00304E1E" w:rsidP="009949AF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9949AF">
        <w:rPr>
          <w:rFonts w:ascii="Times New Roman" w:hAnsi="Times New Roman"/>
          <w:sz w:val="24"/>
          <w:szCs w:val="24"/>
        </w:rPr>
        <w:t xml:space="preserve">запрещает дальнейшую работу обучающегося в сети Интернет на уроке (занятии) в </w:t>
      </w:r>
    </w:p>
    <w:p w:rsidR="00304E1E" w:rsidRPr="009949AF" w:rsidRDefault="00304E1E" w:rsidP="009949AF">
      <w:pPr>
        <w:spacing w:after="0"/>
        <w:rPr>
          <w:rFonts w:ascii="Times New Roman" w:hAnsi="Times New Roman"/>
          <w:sz w:val="24"/>
          <w:szCs w:val="24"/>
        </w:rPr>
      </w:pPr>
      <w:r w:rsidRPr="009949AF">
        <w:rPr>
          <w:rFonts w:ascii="Times New Roman" w:hAnsi="Times New Roman"/>
          <w:sz w:val="24"/>
          <w:szCs w:val="24"/>
        </w:rPr>
        <w:t xml:space="preserve">случае нарушения им порядка использования сети Интернет и предъявляемых к </w:t>
      </w:r>
    </w:p>
    <w:p w:rsidR="00304E1E" w:rsidRPr="009949AF" w:rsidRDefault="00304E1E" w:rsidP="009949AF">
      <w:pPr>
        <w:spacing w:after="0"/>
        <w:rPr>
          <w:rFonts w:ascii="Times New Roman" w:hAnsi="Times New Roman"/>
          <w:sz w:val="24"/>
          <w:szCs w:val="24"/>
        </w:rPr>
      </w:pPr>
      <w:r w:rsidRPr="009949AF">
        <w:rPr>
          <w:rFonts w:ascii="Times New Roman" w:hAnsi="Times New Roman"/>
          <w:sz w:val="24"/>
          <w:szCs w:val="24"/>
        </w:rPr>
        <w:t xml:space="preserve">обучающимся требований при работе в сети Интернет; </w:t>
      </w:r>
    </w:p>
    <w:p w:rsidR="00304E1E" w:rsidRPr="009949AF" w:rsidRDefault="00304E1E" w:rsidP="009949AF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9949AF">
        <w:rPr>
          <w:rFonts w:ascii="Times New Roman" w:hAnsi="Times New Roman"/>
          <w:sz w:val="24"/>
          <w:szCs w:val="24"/>
        </w:rPr>
        <w:t xml:space="preserve">доводит до классного руководителя информацию о нарушении обучающимся правил </w:t>
      </w:r>
    </w:p>
    <w:p w:rsidR="00304E1E" w:rsidRPr="009949AF" w:rsidRDefault="00304E1E" w:rsidP="009949AF">
      <w:pPr>
        <w:spacing w:after="0"/>
        <w:rPr>
          <w:rFonts w:ascii="Times New Roman" w:hAnsi="Times New Roman"/>
          <w:sz w:val="24"/>
          <w:szCs w:val="24"/>
        </w:rPr>
      </w:pPr>
      <w:r w:rsidRPr="009949AF">
        <w:rPr>
          <w:rFonts w:ascii="Times New Roman" w:hAnsi="Times New Roman"/>
          <w:sz w:val="24"/>
          <w:szCs w:val="24"/>
        </w:rPr>
        <w:t xml:space="preserve">работы в сети Интернет; </w:t>
      </w:r>
    </w:p>
    <w:p w:rsidR="00304E1E" w:rsidRPr="009949AF" w:rsidRDefault="00304E1E" w:rsidP="009949AF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9949AF">
        <w:rPr>
          <w:rFonts w:ascii="Times New Roman" w:hAnsi="Times New Roman"/>
          <w:sz w:val="24"/>
          <w:szCs w:val="24"/>
        </w:rPr>
        <w:t xml:space="preserve">принимает необходимые меры по пресечению обращений к ресурсам, не имеющим отношения к образовательному процессу. </w:t>
      </w:r>
    </w:p>
    <w:p w:rsidR="00304E1E" w:rsidRPr="009949AF" w:rsidRDefault="00304E1E" w:rsidP="009949AF">
      <w:pPr>
        <w:spacing w:after="0"/>
        <w:rPr>
          <w:rFonts w:ascii="Times New Roman" w:hAnsi="Times New Roman"/>
          <w:sz w:val="24"/>
          <w:szCs w:val="24"/>
        </w:rPr>
      </w:pPr>
    </w:p>
    <w:p w:rsidR="00304E1E" w:rsidRPr="009949AF" w:rsidRDefault="00304E1E" w:rsidP="009949AF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 </w:t>
      </w:r>
      <w:r w:rsidRPr="009949AF">
        <w:rPr>
          <w:rFonts w:ascii="Times New Roman" w:hAnsi="Times New Roman"/>
          <w:sz w:val="24"/>
          <w:szCs w:val="24"/>
        </w:rPr>
        <w:t xml:space="preserve">При обнаружении ресурса, который, по мнению преподавателя, содержит информацию, </w:t>
      </w:r>
    </w:p>
    <w:p w:rsidR="00304E1E" w:rsidRPr="009949AF" w:rsidRDefault="00304E1E" w:rsidP="009949AF">
      <w:pPr>
        <w:spacing w:after="0"/>
        <w:rPr>
          <w:rFonts w:ascii="Times New Roman" w:hAnsi="Times New Roman"/>
          <w:sz w:val="24"/>
          <w:szCs w:val="24"/>
        </w:rPr>
      </w:pPr>
      <w:r w:rsidRPr="009949AF">
        <w:rPr>
          <w:rFonts w:ascii="Times New Roman" w:hAnsi="Times New Roman"/>
          <w:sz w:val="24"/>
          <w:szCs w:val="24"/>
        </w:rPr>
        <w:t xml:space="preserve">запрещенную для распространения в соответствии с законодательством Российской </w:t>
      </w:r>
    </w:p>
    <w:p w:rsidR="00304E1E" w:rsidRPr="009949AF" w:rsidRDefault="00304E1E" w:rsidP="009949AF">
      <w:pPr>
        <w:spacing w:after="0"/>
        <w:rPr>
          <w:rFonts w:ascii="Times New Roman" w:hAnsi="Times New Roman"/>
          <w:sz w:val="24"/>
          <w:szCs w:val="24"/>
        </w:rPr>
      </w:pPr>
      <w:r w:rsidRPr="009949AF">
        <w:rPr>
          <w:rFonts w:ascii="Times New Roman" w:hAnsi="Times New Roman"/>
          <w:sz w:val="24"/>
          <w:szCs w:val="24"/>
        </w:rPr>
        <w:t xml:space="preserve">Федерации, или иного потенциально опасного для обучающихся контента, он сообщает </w:t>
      </w:r>
    </w:p>
    <w:p w:rsidR="00304E1E" w:rsidRPr="009949AF" w:rsidRDefault="00304E1E" w:rsidP="009949AF">
      <w:pPr>
        <w:spacing w:after="0"/>
        <w:rPr>
          <w:rFonts w:ascii="Times New Roman" w:hAnsi="Times New Roman"/>
          <w:sz w:val="24"/>
          <w:szCs w:val="24"/>
        </w:rPr>
      </w:pPr>
      <w:r w:rsidRPr="009949AF">
        <w:rPr>
          <w:rFonts w:ascii="Times New Roman" w:hAnsi="Times New Roman"/>
          <w:sz w:val="24"/>
          <w:szCs w:val="24"/>
        </w:rPr>
        <w:t xml:space="preserve">об этом лицу, ответственному за работу Интернета и ограничение доступа. </w:t>
      </w:r>
    </w:p>
    <w:p w:rsidR="00304E1E" w:rsidRPr="009949AF" w:rsidRDefault="00304E1E" w:rsidP="009949AF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 </w:t>
      </w:r>
      <w:r w:rsidRPr="009949AF">
        <w:rPr>
          <w:rFonts w:ascii="Times New Roman" w:hAnsi="Times New Roman"/>
          <w:sz w:val="24"/>
          <w:szCs w:val="24"/>
        </w:rPr>
        <w:t>В случае отказа доступа к ресурсу, разрешенному в ОУ, п</w:t>
      </w:r>
      <w:r>
        <w:rPr>
          <w:rFonts w:ascii="Times New Roman" w:hAnsi="Times New Roman"/>
          <w:sz w:val="24"/>
          <w:szCs w:val="24"/>
        </w:rPr>
        <w:t xml:space="preserve">реподаватель также сообщает об </w:t>
      </w:r>
      <w:r w:rsidRPr="009949AF">
        <w:rPr>
          <w:rFonts w:ascii="Times New Roman" w:hAnsi="Times New Roman"/>
          <w:sz w:val="24"/>
          <w:szCs w:val="24"/>
        </w:rPr>
        <w:t xml:space="preserve">этом лицу, ответственному за работу Интернета и ограничение доступа. </w:t>
      </w:r>
    </w:p>
    <w:p w:rsidR="00304E1E" w:rsidRPr="009949AF" w:rsidRDefault="00304E1E" w:rsidP="009949AF">
      <w:pPr>
        <w:spacing w:after="0"/>
        <w:rPr>
          <w:rFonts w:ascii="Times New Roman" w:hAnsi="Times New Roman"/>
          <w:sz w:val="24"/>
          <w:szCs w:val="24"/>
        </w:rPr>
      </w:pPr>
    </w:p>
    <w:sectPr w:rsidR="00304E1E" w:rsidRPr="009949AF" w:rsidSect="00B55F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50E98"/>
    <w:rsid w:val="00045D35"/>
    <w:rsid w:val="00096805"/>
    <w:rsid w:val="000F68D1"/>
    <w:rsid w:val="002B617F"/>
    <w:rsid w:val="002D14B9"/>
    <w:rsid w:val="00304E1E"/>
    <w:rsid w:val="00331DB7"/>
    <w:rsid w:val="0039305D"/>
    <w:rsid w:val="003B25A9"/>
    <w:rsid w:val="00422495"/>
    <w:rsid w:val="005C07FD"/>
    <w:rsid w:val="006D3F42"/>
    <w:rsid w:val="007011CE"/>
    <w:rsid w:val="00780D0F"/>
    <w:rsid w:val="00865E59"/>
    <w:rsid w:val="008747CF"/>
    <w:rsid w:val="00903FED"/>
    <w:rsid w:val="009452A3"/>
    <w:rsid w:val="009949AF"/>
    <w:rsid w:val="00AB7DED"/>
    <w:rsid w:val="00B37E04"/>
    <w:rsid w:val="00B55F41"/>
    <w:rsid w:val="00B72A30"/>
    <w:rsid w:val="00B73A6C"/>
    <w:rsid w:val="00C50E98"/>
    <w:rsid w:val="00CC6964"/>
    <w:rsid w:val="00CD3E45"/>
    <w:rsid w:val="00E15FD4"/>
    <w:rsid w:val="00E52498"/>
    <w:rsid w:val="00EB381A"/>
    <w:rsid w:val="00F17F51"/>
    <w:rsid w:val="00FB7F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5F41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426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</TotalTime>
  <Pages>1</Pages>
  <Words>320</Words>
  <Characters>1825</Characters>
  <Application>Microsoft Office Outlook</Application>
  <DocSecurity>0</DocSecurity>
  <Lines>0</Lines>
  <Paragraphs>0</Paragraphs>
  <ScaleCrop>false</ScaleCrop>
  <Company>XTreme.ws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XTreme.ws</dc:creator>
  <cp:keywords/>
  <dc:description/>
  <cp:lastModifiedBy>WiZaRd</cp:lastModifiedBy>
  <cp:revision>12</cp:revision>
  <cp:lastPrinted>2017-09-07T07:41:00Z</cp:lastPrinted>
  <dcterms:created xsi:type="dcterms:W3CDTF">2016-11-26T06:22:00Z</dcterms:created>
  <dcterms:modified xsi:type="dcterms:W3CDTF">2021-08-24T17:39:00Z</dcterms:modified>
</cp:coreProperties>
</file>